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2CEA2F4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0601B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1961E72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0601B">
        <w:rPr>
          <w:rFonts w:ascii="Corbel" w:hAnsi="Corbel"/>
          <w:sz w:val="20"/>
          <w:szCs w:val="20"/>
        </w:rPr>
        <w:t>2027/2028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4C58C7D6" w:rsidR="0085747A" w:rsidRPr="003335A8" w:rsidRDefault="00C72F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E-commerce 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2DDAD492" w:rsidR="0085747A" w:rsidRPr="00927F2A" w:rsidRDefault="00C72F19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cs="Calibri"/>
                <w:color w:val="000000"/>
              </w:rPr>
              <w:t>FiR/I/</w:t>
            </w:r>
            <w:r w:rsidR="00277D11">
              <w:rPr>
                <w:rFonts w:cs="Calibri"/>
                <w:color w:val="000000"/>
              </w:rPr>
              <w:t>FiC</w:t>
            </w:r>
            <w:r>
              <w:rPr>
                <w:rFonts w:cs="Calibri"/>
                <w:color w:val="000000"/>
              </w:rPr>
              <w:t>/C-1.9b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5F268CA2" w:rsidR="0085747A" w:rsidRPr="00B169DF" w:rsidRDefault="004F2A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2A82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670634B1" w:rsidR="0085747A" w:rsidRPr="00B169DF" w:rsidRDefault="00C949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4D990147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C72F19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4A3BFEBF" w:rsidR="00015B8F" w:rsidRPr="00B169DF" w:rsidRDefault="00394D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5E5DA97D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529F3250" w:rsidR="00E960BB" w:rsidRDefault="00D4057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6227A9F" w14:textId="77777777" w:rsidR="00D40577" w:rsidRPr="00B169DF" w:rsidRDefault="00D4057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775A248" w14:textId="77777777" w:rsidR="00D40577" w:rsidRPr="00B169DF" w:rsidRDefault="00D4057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09CE0AD6" w:rsidR="0085747A" w:rsidRPr="00B169DF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osiadać podstawową wiedzę z zakresu zarządzania i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nać podstawowe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zagadnienia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dotyczące strategii rynkowej, zachowań konsumenckich i kanałów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dystrybucji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o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rientować się w roli internetu i technologii cyfrowych w działalności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gospodarczej. 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5BEE2E4B" w:rsidR="00927F2A" w:rsidRPr="00B169DF" w:rsidRDefault="00927F2A" w:rsidP="0010601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20D1B134" w14:textId="53C99A2C" w:rsidR="00927F2A" w:rsidRPr="00C949F1" w:rsidRDefault="006A25D1" w:rsidP="006A25D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949F1">
              <w:rPr>
                <w:rFonts w:ascii="Corbel" w:hAnsi="Corbel"/>
                <w:b w:val="0"/>
                <w:sz w:val="24"/>
                <w:szCs w:val="24"/>
              </w:rPr>
              <w:t>Zrozumienie zasad funkcjonowania e-commerce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10601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B9B3623" w:rsidR="00927F2A" w:rsidRPr="006A25D1" w:rsidRDefault="006A25D1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Poznanie technologii i narzędzi wspierających handel elektroniczny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10601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05AB7DDF" w:rsidR="00927F2A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Pozyskanie umiejętności tworzenia i prowadzenia sklepu internetowego</w:t>
            </w:r>
          </w:p>
        </w:tc>
      </w:tr>
      <w:tr w:rsidR="006A25D1" w:rsidRPr="00B169DF" w14:paraId="781C2154" w14:textId="77777777" w:rsidTr="00F47C27">
        <w:tc>
          <w:tcPr>
            <w:tcW w:w="851" w:type="dxa"/>
            <w:vAlign w:val="center"/>
          </w:tcPr>
          <w:p w14:paraId="273CF6EB" w14:textId="28EDDEA5" w:rsidR="006A25D1" w:rsidRPr="00B169DF" w:rsidRDefault="006A25D1" w:rsidP="0010601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68D96C49" w14:textId="6418A580" w:rsidR="006A25D1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Rozwijanie umiejętności zarządzania marketingiem i sprzedażą online oraz analizy skuteczności tych działań (np. wskaźniki konwersji).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C7CDAA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10601B" w:rsidRDefault="0085747A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601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0601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02B8ECA2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Identyfikuje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powiąza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nia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między elementami systemu gospodarczego oraz rządzące nimi trendy i prawidłowości, zna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zasady tworzenia i rozwoju </w:t>
            </w:r>
            <w:r w:rsidRPr="00173A25">
              <w:rPr>
                <w:rFonts w:ascii="Corbel" w:hAnsi="Corbel"/>
                <w:b w:val="0"/>
                <w:smallCaps w:val="0"/>
              </w:rPr>
              <w:t>biznesu</w:t>
            </w:r>
            <w:r w:rsidRPr="00173A25">
              <w:rPr>
                <w:rFonts w:ascii="Corbel" w:hAnsi="Corbel"/>
                <w:bCs/>
                <w:smallCaps w:val="0"/>
              </w:rPr>
              <w:t xml:space="preserve">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wykorzystując wiedzę z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zakresu rachunkowości, finansów, ekonomii i zarządzania</w:t>
            </w:r>
          </w:p>
        </w:tc>
        <w:tc>
          <w:tcPr>
            <w:tcW w:w="1873" w:type="dxa"/>
          </w:tcPr>
          <w:p w14:paraId="01036838" w14:textId="77777777" w:rsidR="00392B6D" w:rsidRPr="0010601B" w:rsidRDefault="00392B6D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10601B">
              <w:rPr>
                <w:rFonts w:ascii="Corbel" w:hAnsi="Corbel"/>
                <w:b w:val="0"/>
                <w:bCs/>
              </w:rPr>
              <w:t>K_W05</w:t>
            </w:r>
          </w:p>
          <w:p w14:paraId="18B6DFC9" w14:textId="78168B18" w:rsidR="00235E4F" w:rsidRPr="0010601B" w:rsidRDefault="00392B6D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0601B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1241E9E" w14:textId="1971ADB2" w:rsidR="00A37BEC" w:rsidRPr="00173A25" w:rsidRDefault="00173A25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interpretować zjawiska społeczne i ekonomiczne zachodzące 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e współczesnej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gospodarce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cyfrowej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przez pryzmat ich skutków</w:t>
            </w:r>
            <w:r>
              <w:rPr>
                <w:rFonts w:ascii="Corbel" w:hAnsi="Corbel"/>
                <w:b w:val="0"/>
                <w:bCs/>
                <w:smallCaps w:val="0"/>
              </w:rPr>
              <w:t>, ponadto</w:t>
            </w:r>
          </w:p>
          <w:p w14:paraId="7999272E" w14:textId="765E0A3A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173A25">
              <w:rPr>
                <w:rFonts w:ascii="Corbel" w:hAnsi="Corbel"/>
                <w:b w:val="0"/>
                <w:bCs/>
                <w:smallCaps w:val="0"/>
              </w:rPr>
              <w:t>wykorzystywać techniki informacyjno-komunikacyjne (</w:t>
            </w:r>
            <w:r>
              <w:rPr>
                <w:rFonts w:ascii="Corbel" w:hAnsi="Corbel"/>
                <w:b w:val="0"/>
                <w:bCs/>
                <w:smallCaps w:val="0"/>
              </w:rPr>
              <w:t>narzędzia e-commerce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)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oraz wykazuje umiejętności z zakresu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planowa</w:t>
            </w:r>
            <w:r>
              <w:rPr>
                <w:rFonts w:ascii="Corbel" w:hAnsi="Corbel"/>
                <w:b w:val="0"/>
                <w:bCs/>
                <w:smallCaps w:val="0"/>
              </w:rPr>
              <w:t>nia,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organizowa</w:t>
            </w:r>
            <w:r>
              <w:rPr>
                <w:rFonts w:ascii="Corbel" w:hAnsi="Corbel"/>
                <w:b w:val="0"/>
                <w:bCs/>
                <w:smallCaps w:val="0"/>
              </w:rPr>
              <w:t>nia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współdziałać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realizacji projektu biznesowego w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zespole</w:t>
            </w:r>
          </w:p>
        </w:tc>
        <w:tc>
          <w:tcPr>
            <w:tcW w:w="1873" w:type="dxa"/>
          </w:tcPr>
          <w:p w14:paraId="5E5A7689" w14:textId="77777777" w:rsidR="00392B6D" w:rsidRPr="0010601B" w:rsidRDefault="00392B6D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10601B">
              <w:rPr>
                <w:rFonts w:ascii="Corbel" w:hAnsi="Corbel"/>
                <w:b w:val="0"/>
                <w:bCs/>
              </w:rPr>
              <w:t>K_U02</w:t>
            </w:r>
          </w:p>
          <w:p w14:paraId="163D2B73" w14:textId="77777777" w:rsidR="00392B6D" w:rsidRPr="0010601B" w:rsidRDefault="00392B6D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10601B">
              <w:rPr>
                <w:rFonts w:ascii="Corbel" w:hAnsi="Corbel"/>
                <w:b w:val="0"/>
                <w:bCs/>
              </w:rPr>
              <w:t>K_U08</w:t>
            </w:r>
          </w:p>
          <w:p w14:paraId="0380FF95" w14:textId="46309B81" w:rsidR="00A37BEC" w:rsidRPr="0010601B" w:rsidRDefault="00392B6D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0601B">
              <w:rPr>
                <w:rFonts w:ascii="Corbel" w:hAnsi="Corbel"/>
                <w:b w:val="0"/>
                <w:bCs/>
              </w:rPr>
              <w:t>K_U12</w:t>
            </w:r>
          </w:p>
        </w:tc>
      </w:tr>
      <w:tr w:rsidR="00173A25" w:rsidRPr="00B169DF" w14:paraId="5FB27B4B" w14:textId="77777777" w:rsidTr="005E6E85">
        <w:tc>
          <w:tcPr>
            <w:tcW w:w="1701" w:type="dxa"/>
          </w:tcPr>
          <w:p w14:paraId="2C0955BE" w14:textId="65046C3C" w:rsidR="00173A25" w:rsidRPr="00B169DF" w:rsidRDefault="00173A25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6D894533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uczestnictwa w przygotowywaniu i realizacji projektów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biznesowych, kreowania 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przedstawiania własnych interpretacji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rozwiązań, wykazując przy tym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aktywn</w:t>
            </w:r>
            <w:r>
              <w:rPr>
                <w:rFonts w:ascii="Corbel" w:hAnsi="Corbel"/>
                <w:b w:val="0"/>
                <w:bCs/>
                <w:smallCaps w:val="0"/>
              </w:rPr>
              <w:t>ą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postaw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ę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wobec zmieniających się uwarunkowań </w:t>
            </w:r>
            <w:r>
              <w:rPr>
                <w:rFonts w:ascii="Corbel" w:hAnsi="Corbel"/>
                <w:b w:val="0"/>
                <w:bCs/>
                <w:smallCaps w:val="0"/>
              </w:rPr>
              <w:t>gospodarczych</w:t>
            </w:r>
          </w:p>
        </w:tc>
        <w:tc>
          <w:tcPr>
            <w:tcW w:w="1873" w:type="dxa"/>
          </w:tcPr>
          <w:p w14:paraId="1CAEDB0F" w14:textId="77777777" w:rsidR="00173A25" w:rsidRPr="0010601B" w:rsidRDefault="00173A25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10601B">
              <w:rPr>
                <w:rFonts w:ascii="Corbel" w:hAnsi="Corbel"/>
                <w:b w:val="0"/>
                <w:bCs/>
              </w:rPr>
              <w:t>K_K02</w:t>
            </w:r>
          </w:p>
          <w:p w14:paraId="7C54E3C2" w14:textId="7B1696AD" w:rsidR="00173A25" w:rsidRPr="0010601B" w:rsidRDefault="00173A25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0601B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584C7BA7" w:rsidR="00927F2A" w:rsidRPr="00815172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Modele e-biznesowe i e-commerce, kluczowe kryteria i charakterystyki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43FDC3D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obszary decyzyjne, formalizacja działalności w formule e-biznesu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467ED41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e-biznesu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15BD05C6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Hipersegmentacja e-konsumenta</w:t>
            </w:r>
          </w:p>
        </w:tc>
      </w:tr>
      <w:tr w:rsidR="009B4351" w:rsidRPr="00B169DF" w14:paraId="7010F949" w14:textId="77777777" w:rsidTr="00923D7D">
        <w:tc>
          <w:tcPr>
            <w:tcW w:w="9639" w:type="dxa"/>
          </w:tcPr>
          <w:p w14:paraId="521E50DC" w14:textId="786A9F56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Badania marketingowe online, zakres i narzędzia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6961275B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Kreowanie obecności w Internecie, strona internetowa przedsiębiorstwa, social media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13DEC70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Pozycjonowanie stron internetowych (SEO)</w:t>
            </w:r>
          </w:p>
        </w:tc>
      </w:tr>
      <w:tr w:rsidR="009B4351" w:rsidRPr="00B169DF" w14:paraId="3EB91AFD" w14:textId="77777777" w:rsidTr="00923D7D">
        <w:tc>
          <w:tcPr>
            <w:tcW w:w="9639" w:type="dxa"/>
          </w:tcPr>
          <w:p w14:paraId="696ABBF2" w14:textId="2F3131BC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e-commerce z wykorzystaniem platform marketplace, kryteria wyboru, rodzaje, funkcjonalności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C0A212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SaaS jako form</w:t>
            </w:r>
            <w:r w:rsidR="009B4351">
              <w:rPr>
                <w:rFonts w:ascii="Corbel" w:hAnsi="Corbel"/>
                <w:sz w:val="24"/>
                <w:szCs w:val="24"/>
              </w:rPr>
              <w:t>uła</w:t>
            </w:r>
            <w:r>
              <w:rPr>
                <w:rFonts w:ascii="Corbel" w:hAnsi="Corbel"/>
                <w:sz w:val="24"/>
                <w:szCs w:val="24"/>
              </w:rPr>
              <w:t xml:space="preserve"> realizacji strategii e-commerce</w:t>
            </w:r>
            <w:r w:rsidR="009B4351">
              <w:rPr>
                <w:rFonts w:ascii="Corbel" w:hAnsi="Corbel"/>
                <w:sz w:val="24"/>
                <w:szCs w:val="24"/>
              </w:rPr>
              <w:t>, uwarunkowania wyboru, przegląd dostępnych platform, implementacja e-commerce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39841BB9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Reklama internetowa i e-mail marketing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7B0355E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i pomiar efektów e-marketingu, narzędzia i moduły analityki e-commerce (Google Analitics)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</w:t>
      </w:r>
      <w:r w:rsidR="00C72F19">
        <w:rPr>
          <w:rFonts w:ascii="Corbel" w:hAnsi="Corbel"/>
          <w:b w:val="0"/>
          <w:smallCaps w:val="0"/>
          <w:szCs w:val="24"/>
        </w:rPr>
        <w:t>a</w:t>
      </w:r>
      <w:r w:rsidRPr="001F43FD">
        <w:rPr>
          <w:rFonts w:ascii="Corbel" w:hAnsi="Corbel"/>
          <w:b w:val="0"/>
          <w:smallCaps w:val="0"/>
          <w:szCs w:val="24"/>
        </w:rPr>
        <w:t xml:space="preserve">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5ACE204" w:rsidR="00923D7D" w:rsidRPr="00B169DF" w:rsidRDefault="0085747A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2D7DEB18" w:rsidR="00235E4F" w:rsidRPr="00B169DF" w:rsidRDefault="00394D22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7162D369" w:rsidR="00235E4F" w:rsidRPr="00B169DF" w:rsidRDefault="00394D22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0C495E21" w:rsidR="00235E4F" w:rsidRPr="00B169DF" w:rsidRDefault="0010601B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073A4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173A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zespołowa</w:t>
            </w:r>
          </w:p>
        </w:tc>
        <w:tc>
          <w:tcPr>
            <w:tcW w:w="2126" w:type="dxa"/>
          </w:tcPr>
          <w:p w14:paraId="48E168AE" w14:textId="1D56329B" w:rsidR="00235E4F" w:rsidRPr="00B169DF" w:rsidRDefault="00394D22" w:rsidP="001060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4AA97A" w14:textId="77777777" w:rsidR="0010601B" w:rsidRDefault="0010601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06EFCF" w14:textId="77777777" w:rsidR="0010601B" w:rsidRDefault="0010601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DD5CBA" w14:textId="77777777" w:rsidR="0010601B" w:rsidRDefault="0010601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111392" w14:textId="77777777" w:rsidR="0010601B" w:rsidRPr="00B169DF" w:rsidRDefault="0010601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43FD8796" w:rsidR="0085747A" w:rsidRPr="00B169DF" w:rsidRDefault="00C949F1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7867178D" w:rsidR="00C61DC5" w:rsidRPr="00B169DF" w:rsidRDefault="00C949F1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73D8E" w:rsidRPr="007C12DD" w14:paraId="2D2F9796" w14:textId="77777777" w:rsidTr="0010601B">
        <w:trPr>
          <w:trHeight w:val="397"/>
        </w:trPr>
        <w:tc>
          <w:tcPr>
            <w:tcW w:w="9072" w:type="dxa"/>
          </w:tcPr>
          <w:p w14:paraId="0C6C5ABE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807A70" w14:textId="077BE1AA" w:rsidR="00392B6D" w:rsidRPr="00392B6D" w:rsidRDefault="00392B6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2B6D">
              <w:rPr>
                <w:rFonts w:ascii="Corbel" w:hAnsi="Corbel"/>
                <w:b w:val="0"/>
                <w:smallCaps w:val="0"/>
                <w:szCs w:val="24"/>
              </w:rPr>
              <w:t>Dutko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 xml:space="preserve"> Biblia e-biznesu 3.0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Gliwice, 2022</w:t>
            </w:r>
          </w:p>
          <w:p w14:paraId="43A51506" w14:textId="108ECBAD" w:rsidR="000A16EF" w:rsidRPr="007C12DD" w:rsidRDefault="007C12D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7C12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Mazurek G., E-marketing, P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oltext, Warszawa</w:t>
            </w:r>
            <w:r w:rsidR="00392B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2022</w:t>
            </w:r>
          </w:p>
        </w:tc>
      </w:tr>
      <w:tr w:rsidR="00B73D8E" w:rsidRPr="007C12DD" w14:paraId="7A036FC6" w14:textId="77777777" w:rsidTr="0010601B">
        <w:trPr>
          <w:trHeight w:val="397"/>
        </w:trPr>
        <w:tc>
          <w:tcPr>
            <w:tcW w:w="9072" w:type="dxa"/>
          </w:tcPr>
          <w:p w14:paraId="0FD22DE6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28F506" w14:textId="77777777" w:rsidR="001321FC" w:rsidRDefault="007C12DD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7C12DD">
              <w:rPr>
                <w:rFonts w:ascii="Corbel" w:hAnsi="Corbel"/>
                <w:b w:val="0"/>
                <w:smallCaps w:val="0"/>
                <w:szCs w:val="24"/>
              </w:rPr>
              <w:t>Zastrożna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B73D8E"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C12DD">
              <w:rPr>
                <w:rFonts w:ascii="Corbel" w:hAnsi="Corbel"/>
                <w:b w:val="0"/>
                <w:smallCaps w:val="0"/>
                <w:szCs w:val="24"/>
              </w:rPr>
              <w:t>Google analytics dla marketingowców,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Helion, Gliwice, 2022</w:t>
            </w:r>
          </w:p>
          <w:p w14:paraId="21ADAE5C" w14:textId="140D1D47" w:rsidR="001321FC" w:rsidRPr="001321FC" w:rsidRDefault="001321FC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321FC">
              <w:rPr>
                <w:rFonts w:ascii="Corbel" w:hAnsi="Corbel"/>
                <w:b w:val="0"/>
                <w:smallCaps w:val="0"/>
                <w:szCs w:val="24"/>
              </w:rPr>
              <w:t>Dybka S.,  Wpływ aktywności marketingowej e-biznesu na ograniczenie racjonalności decyzji konsumentów, Przedsiębiorczość i Zarządzanie, 2019 : T. 20</w:t>
            </w:r>
          </w:p>
        </w:tc>
      </w:tr>
    </w:tbl>
    <w:p w14:paraId="70E3F7A3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3EE5" w14:textId="77777777" w:rsidR="00BE4771" w:rsidRDefault="00BE4771" w:rsidP="00C16ABF">
      <w:pPr>
        <w:spacing w:after="0" w:line="240" w:lineRule="auto"/>
      </w:pPr>
      <w:r>
        <w:separator/>
      </w:r>
    </w:p>
  </w:endnote>
  <w:endnote w:type="continuationSeparator" w:id="0">
    <w:p w14:paraId="4F39E4DC" w14:textId="77777777" w:rsidR="00BE4771" w:rsidRDefault="00BE47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01DB" w14:textId="77777777" w:rsidR="00BE4771" w:rsidRDefault="00BE4771" w:rsidP="00C16ABF">
      <w:pPr>
        <w:spacing w:after="0" w:line="240" w:lineRule="auto"/>
      </w:pPr>
      <w:r>
        <w:separator/>
      </w:r>
    </w:p>
  </w:footnote>
  <w:footnote w:type="continuationSeparator" w:id="0">
    <w:p w14:paraId="71D7DA73" w14:textId="77777777" w:rsidR="00BE4771" w:rsidRDefault="00BE4771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19"/>
  </w:num>
  <w:num w:numId="3" w16cid:durableId="882133078">
    <w:abstractNumId w:val="1"/>
  </w:num>
  <w:num w:numId="4" w16cid:durableId="515844600">
    <w:abstractNumId w:val="7"/>
  </w:num>
  <w:num w:numId="5" w16cid:durableId="1660382090">
    <w:abstractNumId w:val="22"/>
  </w:num>
  <w:num w:numId="6" w16cid:durableId="531303586">
    <w:abstractNumId w:val="15"/>
  </w:num>
  <w:num w:numId="7" w16cid:durableId="1719933270">
    <w:abstractNumId w:val="9"/>
  </w:num>
  <w:num w:numId="8" w16cid:durableId="1149441867">
    <w:abstractNumId w:val="10"/>
  </w:num>
  <w:num w:numId="9" w16cid:durableId="2123569823">
    <w:abstractNumId w:val="21"/>
  </w:num>
  <w:num w:numId="10" w16cid:durableId="1479031333">
    <w:abstractNumId w:val="5"/>
  </w:num>
  <w:num w:numId="11" w16cid:durableId="1198278739">
    <w:abstractNumId w:val="20"/>
  </w:num>
  <w:num w:numId="12" w16cid:durableId="508714428">
    <w:abstractNumId w:val="17"/>
  </w:num>
  <w:num w:numId="13" w16cid:durableId="167867757">
    <w:abstractNumId w:val="12"/>
  </w:num>
  <w:num w:numId="14" w16cid:durableId="1686831592">
    <w:abstractNumId w:val="4"/>
  </w:num>
  <w:num w:numId="15" w16cid:durableId="1022515764">
    <w:abstractNumId w:val="18"/>
  </w:num>
  <w:num w:numId="16" w16cid:durableId="788277222">
    <w:abstractNumId w:val="23"/>
  </w:num>
  <w:num w:numId="17" w16cid:durableId="1128089895">
    <w:abstractNumId w:val="13"/>
  </w:num>
  <w:num w:numId="18" w16cid:durableId="1309044433">
    <w:abstractNumId w:val="11"/>
  </w:num>
  <w:num w:numId="19" w16cid:durableId="1280797019">
    <w:abstractNumId w:val="16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8"/>
  </w:num>
  <w:num w:numId="23" w16cid:durableId="1004239344">
    <w:abstractNumId w:val="3"/>
  </w:num>
  <w:num w:numId="24" w16cid:durableId="2535889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0601B"/>
    <w:rsid w:val="00124BFF"/>
    <w:rsid w:val="0012560E"/>
    <w:rsid w:val="00127108"/>
    <w:rsid w:val="001321F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E4F"/>
    <w:rsid w:val="0024028F"/>
    <w:rsid w:val="00244ABC"/>
    <w:rsid w:val="00277D1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C73"/>
    <w:rsid w:val="002C7F87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92B6D"/>
    <w:rsid w:val="00394D22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1EC6"/>
    <w:rsid w:val="004A3EEA"/>
    <w:rsid w:val="004A4D1F"/>
    <w:rsid w:val="004B3F0E"/>
    <w:rsid w:val="004C5F6D"/>
    <w:rsid w:val="004D31C0"/>
    <w:rsid w:val="004D5282"/>
    <w:rsid w:val="004E4676"/>
    <w:rsid w:val="004F1551"/>
    <w:rsid w:val="004F2A82"/>
    <w:rsid w:val="004F55A3"/>
    <w:rsid w:val="0050496F"/>
    <w:rsid w:val="00511744"/>
    <w:rsid w:val="0051321F"/>
    <w:rsid w:val="00513B6F"/>
    <w:rsid w:val="00517C63"/>
    <w:rsid w:val="005348B5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5D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49A7"/>
    <w:rsid w:val="0099702D"/>
    <w:rsid w:val="00997F14"/>
    <w:rsid w:val="009A78D9"/>
    <w:rsid w:val="009B4351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771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3486"/>
    <w:rsid w:val="00C36992"/>
    <w:rsid w:val="00C56036"/>
    <w:rsid w:val="00C609E6"/>
    <w:rsid w:val="00C61DC5"/>
    <w:rsid w:val="00C67E92"/>
    <w:rsid w:val="00C70A26"/>
    <w:rsid w:val="00C72F19"/>
    <w:rsid w:val="00C766DF"/>
    <w:rsid w:val="00C949F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0577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B482E"/>
    <w:rsid w:val="00DC117A"/>
    <w:rsid w:val="00DE09C0"/>
    <w:rsid w:val="00DE4A14"/>
    <w:rsid w:val="00DF320D"/>
    <w:rsid w:val="00DF3E60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9</cp:revision>
  <cp:lastPrinted>2019-02-06T12:12:00Z</cp:lastPrinted>
  <dcterms:created xsi:type="dcterms:W3CDTF">2025-05-31T19:42:00Z</dcterms:created>
  <dcterms:modified xsi:type="dcterms:W3CDTF">2025-10-28T17:03:00Z</dcterms:modified>
</cp:coreProperties>
</file>